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7DF3" w14:textId="77777777" w:rsidR="0080264C" w:rsidRDefault="0080264C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5A4E4CB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47654052">
        <w:rPr>
          <w:rFonts w:cs="Arial"/>
        </w:rPr>
        <w:t xml:space="preserve">Številka: </w:t>
      </w:r>
      <w:r w:rsidR="001003DC">
        <w:rPr>
          <w:rFonts w:eastAsia="Calibri" w:cs="Arial"/>
          <w:bCs/>
          <w:color w:val="000000"/>
          <w:kern w:val="2"/>
        </w:rPr>
        <w:t>47.2026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314473D0" w14:textId="46314431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Pr="003A44BA" w:rsidRDefault="001D2599" w:rsidP="001D2599">
      <w:pPr>
        <w:jc w:val="both"/>
        <w:rPr>
          <w:rFonts w:cs="Arial"/>
          <w:u w:val="single"/>
        </w:rPr>
      </w:pPr>
      <w:r w:rsidRPr="003A44BA">
        <w:rPr>
          <w:rFonts w:cs="Arial"/>
          <w:u w:val="single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58D6B866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215A9213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3B3F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4798C" w14:textId="77777777" w:rsidR="00453DF1" w:rsidRDefault="00453DF1">
      <w:r>
        <w:separator/>
      </w:r>
    </w:p>
  </w:endnote>
  <w:endnote w:type="continuationSeparator" w:id="0">
    <w:p w14:paraId="018D6B67" w14:textId="77777777" w:rsidR="00453DF1" w:rsidRDefault="0045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0F424" w14:textId="77777777" w:rsidR="0015017D" w:rsidRDefault="001501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4ED01FA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6D4D5BFF" w14:textId="2BB29E7F" w:rsidR="00370866" w:rsidRDefault="00370866" w:rsidP="00A1445A">
          <w:pPr>
            <w:jc w:val="right"/>
            <w:rPr>
              <w:rStyle w:val="tevilkastrani"/>
              <w:rFonts w:cs="Arial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44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44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  <w:p w14:paraId="7D3EF877" w14:textId="1D49D24B" w:rsidR="00977152" w:rsidRPr="00A1445A" w:rsidRDefault="00977152" w:rsidP="00A1445A">
          <w:pPr>
            <w:jc w:val="right"/>
            <w:rPr>
              <w:rFonts w:cs="Arial"/>
              <w:color w:val="000000"/>
            </w:rPr>
          </w:pPr>
        </w:p>
      </w:tc>
    </w:tr>
  </w:tbl>
  <w:p w14:paraId="6221A7F8" w14:textId="3415528D" w:rsidR="00370866" w:rsidRPr="00FC6CF0" w:rsidRDefault="00977152">
    <w:pPr>
      <w:pStyle w:val="Noga"/>
      <w:rPr>
        <w:rFonts w:ascii="Arial" w:hAnsi="Arial" w:cs="Arial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5224F9E" wp14:editId="2670A098">
          <wp:simplePos x="0" y="0"/>
          <wp:positionH relativeFrom="column">
            <wp:posOffset>2223770</wp:posOffset>
          </wp:positionH>
          <wp:positionV relativeFrom="paragraph">
            <wp:posOffset>-161290</wp:posOffset>
          </wp:positionV>
          <wp:extent cx="1303020" cy="457200"/>
          <wp:effectExtent l="0" t="0" r="0" b="0"/>
          <wp:wrapNone/>
          <wp:docPr id="164319469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51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18164" w14:textId="77777777" w:rsidR="00453DF1" w:rsidRDefault="00453DF1">
      <w:r>
        <w:separator/>
      </w:r>
    </w:p>
  </w:footnote>
  <w:footnote w:type="continuationSeparator" w:id="0">
    <w:p w14:paraId="77CFEDED" w14:textId="77777777" w:rsidR="00453DF1" w:rsidRDefault="00453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5DE0C" w14:textId="77777777" w:rsidR="0015017D" w:rsidRDefault="001501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14:paraId="0D28A82B" w14:textId="77777777" w:rsidTr="6EE95F6D">
      <w:trPr>
        <w:trHeight w:val="300"/>
      </w:trPr>
      <w:tc>
        <w:tcPr>
          <w:tcW w:w="3020" w:type="dxa"/>
        </w:tcPr>
        <w:p w14:paraId="46EF29DA" w14:textId="2E53394F" w:rsidR="6EE95F6D" w:rsidRDefault="6EE95F6D" w:rsidP="6EE95F6D">
          <w:pPr>
            <w:pStyle w:val="Glava"/>
            <w:ind w:left="-115"/>
          </w:pPr>
        </w:p>
      </w:tc>
      <w:tc>
        <w:tcPr>
          <w:tcW w:w="3020" w:type="dxa"/>
        </w:tcPr>
        <w:p w14:paraId="7C9FFC9A" w14:textId="14203F84" w:rsidR="6EE95F6D" w:rsidRDefault="6EE95F6D" w:rsidP="6EE95F6D">
          <w:pPr>
            <w:pStyle w:val="Glava"/>
            <w:jc w:val="center"/>
          </w:pPr>
        </w:p>
      </w:tc>
      <w:tc>
        <w:tcPr>
          <w:tcW w:w="3020" w:type="dxa"/>
        </w:tcPr>
        <w:p w14:paraId="07ABA253" w14:textId="371B8FBC" w:rsidR="6EE95F6D" w:rsidRDefault="6EE95F6D" w:rsidP="6EE95F6D">
          <w:pPr>
            <w:pStyle w:val="Glava"/>
            <w:ind w:right="-115"/>
            <w:jc w:val="right"/>
          </w:pPr>
        </w:p>
      </w:tc>
    </w:tr>
  </w:tbl>
  <w:p w14:paraId="719ADE1C" w14:textId="70BCC51A" w:rsidR="6EE95F6D" w:rsidRDefault="6EE95F6D" w:rsidP="6EE95F6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DAA40" w14:textId="5039A748" w:rsidR="0015017D" w:rsidRDefault="0015017D">
    <w:r w:rsidRPr="0003629B">
      <w:rPr>
        <w:noProof/>
      </w:rPr>
      <w:drawing>
        <wp:inline distT="0" distB="0" distL="0" distR="0" wp14:anchorId="4ED35271" wp14:editId="1C0E985D">
          <wp:extent cx="5753100" cy="708660"/>
          <wp:effectExtent l="0" t="0" r="0" b="0"/>
          <wp:docPr id="45806040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80264C">
      <w:tc>
        <w:tcPr>
          <w:tcW w:w="4039" w:type="dxa"/>
        </w:tcPr>
        <w:p w14:paraId="6C5284D9" w14:textId="5404195B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</w:tcPr>
        <w:p w14:paraId="34BF6FBF" w14:textId="010F46B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vAlign w:val="bottom"/>
        </w:tcPr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80264C">
      <w:tc>
        <w:tcPr>
          <w:tcW w:w="4039" w:type="dxa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6612859">
    <w:abstractNumId w:val="3"/>
  </w:num>
  <w:num w:numId="2" w16cid:durableId="635112451">
    <w:abstractNumId w:val="6"/>
  </w:num>
  <w:num w:numId="3" w16cid:durableId="1609311851">
    <w:abstractNumId w:val="7"/>
  </w:num>
  <w:num w:numId="4" w16cid:durableId="1524396843">
    <w:abstractNumId w:val="2"/>
  </w:num>
  <w:num w:numId="5" w16cid:durableId="167259287">
    <w:abstractNumId w:val="1"/>
  </w:num>
  <w:num w:numId="6" w16cid:durableId="1720587462">
    <w:abstractNumId w:val="0"/>
  </w:num>
  <w:num w:numId="7" w16cid:durableId="2029982461">
    <w:abstractNumId w:val="4"/>
  </w:num>
  <w:num w:numId="8" w16cid:durableId="1087767577">
    <w:abstractNumId w:val="8"/>
  </w:num>
  <w:num w:numId="9" w16cid:durableId="5491529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03DC"/>
    <w:rsid w:val="001017CB"/>
    <w:rsid w:val="00101B68"/>
    <w:rsid w:val="00114401"/>
    <w:rsid w:val="0012533E"/>
    <w:rsid w:val="001314C1"/>
    <w:rsid w:val="001352C1"/>
    <w:rsid w:val="0013649C"/>
    <w:rsid w:val="0014021F"/>
    <w:rsid w:val="0015017D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40E8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3DF1"/>
    <w:rsid w:val="00455EB9"/>
    <w:rsid w:val="0046797C"/>
    <w:rsid w:val="004720C5"/>
    <w:rsid w:val="0047236B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51F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0264C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77152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EE7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335FD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873BC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6FC3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  <w:rsid w:val="47654052"/>
    <w:rsid w:val="4F22F36C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2ABD93BB-5ED9-464C-813B-B1AD0D9D08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BC3F98-91A2-41D4-837D-277D91137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2</Pages>
  <Words>142</Words>
  <Characters>816</Characters>
  <Application>Microsoft Office Word</Application>
  <DocSecurity>0</DocSecurity>
  <Lines>6</Lines>
  <Paragraphs>1</Paragraphs>
  <ScaleCrop>false</ScaleCrop>
  <Company>ZRSBR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90</cp:revision>
  <cp:lastPrinted>2016-06-20T06:28:00Z</cp:lastPrinted>
  <dcterms:created xsi:type="dcterms:W3CDTF">2015-02-19T08:08:00Z</dcterms:created>
  <dcterms:modified xsi:type="dcterms:W3CDTF">2026-02-19T12:20:00Z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